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6E74FA" w:rsidP="007F6C6E">
            <w:pPr>
              <w:pStyle w:val="Heading2"/>
              <w:outlineLvl w:val="1"/>
              <w:rPr>
                <w:sz w:val="48"/>
              </w:rPr>
            </w:pPr>
            <w:r w:rsidRPr="000507F2">
              <w:rPr>
                <w:sz w:val="48"/>
                <w:szCs w:val="48"/>
              </w:rPr>
              <w:t>CP</w:t>
            </w:r>
            <w:r w:rsidR="007F6C6E">
              <w:rPr>
                <w:sz w:val="48"/>
                <w:szCs w:val="48"/>
              </w:rPr>
              <w:t>1504</w:t>
            </w:r>
            <w:r w:rsidRPr="000507F2">
              <w:rPr>
                <w:sz w:val="48"/>
                <w:szCs w:val="48"/>
              </w:rPr>
              <w:t xml:space="preserve"> ‘</w:t>
            </w:r>
            <w:r w:rsidRPr="006C5CB6">
              <w:rPr>
                <w:sz w:val="48"/>
                <w:szCs w:val="48"/>
              </w:rPr>
              <w:t>Amend BSCP201’s references to dual/single pricing following implementation of P305</w:t>
            </w:r>
            <w:r w:rsidRPr="000507F2">
              <w:rPr>
                <w:sz w:val="48"/>
                <w:szCs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bookmarkStart w:id="0" w:name="_GoBack"/>
      <w:bookmarkEnd w:id="0"/>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7F6C6E">
            <w:pPr>
              <w:pStyle w:val="TableQuestion"/>
            </w:pPr>
            <w:r>
              <w:t>Do you agree with the</w:t>
            </w:r>
            <w:r w:rsidR="00EB57B6">
              <w:t xml:space="preserve"> </w:t>
            </w:r>
            <w:r w:rsidR="00EB57B6" w:rsidRPr="007F6C6E">
              <w:t>CP</w:t>
            </w:r>
            <w:r w:rsidR="007F6C6E">
              <w:t>1504</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7F6C6E">
            <w:pPr>
              <w:pStyle w:val="TableQuestion"/>
            </w:pPr>
            <w:r>
              <w:t xml:space="preserve">Do you agree that the draft redlining delivers the </w:t>
            </w:r>
            <w:r w:rsidRPr="007F6C6E">
              <w:t>CP</w:t>
            </w:r>
            <w:r w:rsidR="007F6C6E" w:rsidRPr="007F6C6E">
              <w:t>1504</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7F6C6E">
            <w:pPr>
              <w:pStyle w:val="TableQuestion"/>
            </w:pPr>
            <w:r w:rsidRPr="007F6C6E">
              <w:t>Will CP</w:t>
            </w:r>
            <w:r w:rsidR="007F6C6E" w:rsidRPr="007F6C6E">
              <w:t>1504</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7F6C6E">
            <w:pPr>
              <w:pStyle w:val="TableSubquestion"/>
            </w:pPr>
            <w:r>
              <w:t>If ‘Yes’, p</w:t>
            </w:r>
            <w:r w:rsidRPr="00F64479">
              <w:t xml:space="preserve">lease provide a description of the impact(s) on your organisation and any activities which you will need to undertake between the approval of </w:t>
            </w:r>
            <w:r w:rsidRPr="007F6C6E">
              <w:t>CP</w:t>
            </w:r>
            <w:r w:rsidR="007F6C6E" w:rsidRPr="007F6C6E">
              <w:t>1</w:t>
            </w:r>
            <w:r w:rsidR="007F6C6E">
              <w:t>504</w:t>
            </w:r>
            <w:r w:rsidRPr="00F64479">
              <w:t xml:space="preserve"> and the </w:t>
            </w:r>
            <w:r w:rsidRPr="007F6C6E">
              <w:t>CP</w:t>
            </w:r>
            <w:r w:rsidR="007F6C6E" w:rsidRPr="007F6C6E">
              <w:t>1504</w:t>
            </w:r>
            <w:r w:rsidRPr="007F6C6E">
              <w:t xml:space="preserve"> Implementation</w:t>
            </w:r>
            <w:r w:rsidRPr="00F64479">
              <w:t xml:space="preserve">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7F6C6E">
            <w:pPr>
              <w:pStyle w:val="TableQuestion"/>
            </w:pPr>
            <w:r>
              <w:t xml:space="preserve">Will your organisation incur any costs in implementing </w:t>
            </w:r>
            <w:r w:rsidRPr="007F6C6E">
              <w:t>CP</w:t>
            </w:r>
            <w:r w:rsidR="007F6C6E">
              <w:t>1504</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7F6C6E">
            <w:pPr>
              <w:pStyle w:val="TableQuestion"/>
            </w:pPr>
            <w:r>
              <w:t xml:space="preserve">Do you agree with the proposed implementation approach for </w:t>
            </w:r>
            <w:r w:rsidR="007F6C6E">
              <w:t>CP1504</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p w:rsidR="00F64479" w:rsidRDefault="00F64479" w:rsidP="00F64479"/>
    <w:p w:rsidR="00D669E6" w:rsidRDefault="00D669E6" w:rsidP="00F64479"/>
    <w:p w:rsidR="00CE4397" w:rsidRDefault="00CE4397" w:rsidP="00CE4397">
      <w:pPr>
        <w:pStyle w:val="Heading8"/>
        <w:pageBreakBefore/>
        <w:ind w:firstLine="11"/>
      </w:pPr>
      <w:bookmarkStart w:id="1" w:name="_Toc217197915"/>
      <w:r>
        <w:lastRenderedPageBreak/>
        <w:t>CP Redlined Text</w:t>
      </w:r>
    </w:p>
    <w:p w:rsidR="009B0251" w:rsidRPr="00172AA3" w:rsidRDefault="004C2248" w:rsidP="00172AA3">
      <w:pPr>
        <w:pStyle w:val="BodyText"/>
      </w:pPr>
      <w:r w:rsidRPr="00172AA3">
        <w:t xml:space="preserve">If you answered ‘No’ to Question 2, please use this section to record any specific comments you have against the </w:t>
      </w:r>
      <w:r w:rsidRPr="007F6C6E">
        <w:t>CP</w:t>
      </w:r>
      <w:r w:rsidR="007F6C6E" w:rsidRPr="007F6C6E">
        <w:t>1</w:t>
      </w:r>
      <w:r w:rsidR="007F6C6E">
        <w:t>504</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9E7AA0" w:rsidP="00D73580">
            <w:pPr>
              <w:pStyle w:val="TableTitle"/>
            </w:pPr>
            <w:r>
              <w:t>BSCP201</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CE4397" w:rsidRDefault="00CE4397" w:rsidP="00CE4397"/>
    <w:p w:rsidR="00097092" w:rsidRDefault="00097092" w:rsidP="00097092"/>
    <w:p w:rsidR="00653CEA" w:rsidRPr="007D6117" w:rsidRDefault="00D669E6" w:rsidP="00CE4397">
      <w:pPr>
        <w:pStyle w:val="Heading8"/>
        <w:pageBreakBefore/>
        <w:ind w:firstLine="11"/>
      </w:pPr>
      <w:r>
        <w:lastRenderedPageBreak/>
        <w:t>F</w:t>
      </w:r>
      <w:r w:rsidR="00653CEA" w:rsidRPr="007D6117">
        <w:t>urther Information</w:t>
      </w:r>
      <w:bookmarkEnd w:id="1"/>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8" w:history="1">
        <w:r w:rsidR="00467E57">
          <w:rPr>
            <w:rStyle w:val="Hyperlink"/>
            <w:b/>
          </w:rPr>
          <w:t>bsc.change@elexon.co.uk</w:t>
        </w:r>
      </w:hyperlink>
      <w:r w:rsidR="001C6CAE">
        <w:t>, entering “</w:t>
      </w:r>
      <w:r w:rsidR="00AE002A" w:rsidRPr="007F6C6E">
        <w:t>C</w:t>
      </w:r>
      <w:r w:rsidR="001C74F0" w:rsidRPr="007F6C6E">
        <w:t>P</w:t>
      </w:r>
      <w:r w:rsidR="007F6C6E" w:rsidRPr="007F6C6E">
        <w:t>1</w:t>
      </w:r>
      <w:r w:rsidR="007F6C6E">
        <w:t>504</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6E74FA">
        <w:rPr>
          <w:b/>
        </w:rPr>
        <w:t>Thursday 29 March 2018</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6E74FA">
        <w:t>Panel</w:t>
      </w:r>
      <w:r w:rsidRPr="005C48B6">
        <w:t xml:space="preserve"> will consider your </w:t>
      </w:r>
      <w:r w:rsidR="006D1203" w:rsidRPr="005C48B6">
        <w:t>consultation</w:t>
      </w:r>
      <w:r w:rsidRPr="005C48B6">
        <w:t xml:space="preserve"> response at </w:t>
      </w:r>
      <w:r w:rsidR="009E5C82" w:rsidRPr="005C48B6">
        <w:t>its</w:t>
      </w:r>
      <w:r w:rsidRPr="005C48B6">
        <w:t xml:space="preserve"> </w:t>
      </w:r>
      <w:r w:rsidR="005C48B6" w:rsidRPr="005C48B6">
        <w:t xml:space="preserve">next </w:t>
      </w:r>
      <w:r w:rsidRPr="005C48B6">
        <w:t>meeting</w:t>
      </w:r>
      <w:r w:rsidR="006E74FA">
        <w:t>, where it</w:t>
      </w:r>
      <w:r w:rsidR="005C48B6" w:rsidRPr="005C48B6">
        <w:t xml:space="preserve"> will make a decision on whether to approve this CP.</w:t>
      </w:r>
    </w:p>
    <w:sectPr w:rsidR="00492E77" w:rsidSect="0062693A">
      <w:headerReference w:type="default" r:id="rId9"/>
      <w:footerReference w:type="default" r:id="rId10"/>
      <w:headerReference w:type="first" r:id="rId11"/>
      <w:footerReference w:type="first" r:id="rId12"/>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74FA" w:rsidRDefault="006E74FA">
      <w:r>
        <w:separator/>
      </w:r>
    </w:p>
  </w:endnote>
  <w:endnote w:type="continuationSeparator" w:id="0">
    <w:p w:rsidR="006E74FA" w:rsidRDefault="006E7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7F6C6E" w:rsidP="004C2248">
                                <w:pPr>
                                  <w:pStyle w:val="Footer"/>
                                  <w:spacing w:before="40"/>
                                </w:pPr>
                                <w:r>
                                  <w:fldChar w:fldCharType="begin"/>
                                </w:r>
                                <w:r>
                                  <w:instrText xml:space="preserve"> DOCPROPERTY  Subject  \* MERGEFORMAT </w:instrText>
                                </w:r>
                                <w:r>
                                  <w:fldChar w:fldCharType="separate"/>
                                </w:r>
                                <w:r>
                                  <w:t>CP1504</w:t>
                                </w:r>
                                <w:r>
                                  <w:fldChar w:fldCharType="end"/>
                                </w:r>
                                <w:r w:rsidR="00B62F07">
                                  <w:t xml:space="preserve"> </w:t>
                                </w:r>
                              </w:p>
                              <w:p w:rsidR="00B62F07" w:rsidRPr="005A342F" w:rsidRDefault="0060540C" w:rsidP="004C2248">
                                <w:pPr>
                                  <w:pStyle w:val="Footer"/>
                                  <w:spacing w:before="40"/>
                                </w:pPr>
                                <w:fldSimple w:instr=" DOCPROPERTY  Title  \* MERGEFORMAT ">
                                  <w:r w:rsidR="007F6C6E">
                                    <w:t>CP Consultation Questions</w:t>
                                  </w:r>
                                </w:fldSimple>
                              </w:p>
                            </w:tc>
                          </w:tr>
                          <w:tr w:rsidR="00B62F07">
                            <w:trPr>
                              <w:trHeight w:val="340"/>
                            </w:trPr>
                            <w:tc>
                              <w:tcPr>
                                <w:tcW w:w="2156" w:type="dxa"/>
                                <w:vAlign w:val="center"/>
                              </w:tcPr>
                              <w:p w:rsidR="00B62F07" w:rsidRPr="006C2760" w:rsidRDefault="0060540C" w:rsidP="006C2760">
                                <w:pPr>
                                  <w:pStyle w:val="Footer"/>
                                </w:pPr>
                                <w:fldSimple w:instr=" DOCPROPERTY  Date  \* MERGEFORMAT ">
                                  <w:r w:rsidR="007F6C6E">
                                    <w:t>5 March 2018</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7F6C6E">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7F6C6E">
                                  <w:rPr>
                                    <w:noProof/>
                                  </w:rPr>
                                  <w:t>2</w:t>
                                </w:r>
                                <w:r w:rsidRPr="006C2760">
                                  <w:fldChar w:fldCharType="end"/>
                                </w:r>
                                <w:r w:rsidRPr="006C2760">
                                  <w:t xml:space="preserve"> of </w:t>
                                </w:r>
                                <w:r w:rsidR="007F6C6E">
                                  <w:fldChar w:fldCharType="begin"/>
                                </w:r>
                                <w:r w:rsidR="007F6C6E">
                                  <w:instrText xml:space="preserve"> NUMPAGES </w:instrText>
                                </w:r>
                                <w:r w:rsidR="007F6C6E">
                                  <w:fldChar w:fldCharType="separate"/>
                                </w:r>
                                <w:r w:rsidR="007F6C6E">
                                  <w:rPr>
                                    <w:noProof/>
                                  </w:rPr>
                                  <w:t>4</w:t>
                                </w:r>
                                <w:r w:rsidR="007F6C6E">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7F6C6E">
                                  <w:rPr>
                                    <w:noProof/>
                                  </w:rPr>
                                  <w:t>2018</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6"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7F6C6E" w:rsidP="004C2248">
                          <w:pPr>
                            <w:pStyle w:val="Footer"/>
                            <w:spacing w:before="40"/>
                          </w:pPr>
                          <w:r>
                            <w:fldChar w:fldCharType="begin"/>
                          </w:r>
                          <w:r>
                            <w:instrText xml:space="preserve"> DOCPROPERTY  Subject  \* MERGEFORMAT </w:instrText>
                          </w:r>
                          <w:r>
                            <w:fldChar w:fldCharType="separate"/>
                          </w:r>
                          <w:r>
                            <w:t>CP1504</w:t>
                          </w:r>
                          <w:r>
                            <w:fldChar w:fldCharType="end"/>
                          </w:r>
                          <w:r w:rsidR="00B62F07">
                            <w:t xml:space="preserve"> </w:t>
                          </w:r>
                        </w:p>
                        <w:p w:rsidR="00B62F07" w:rsidRPr="005A342F" w:rsidRDefault="0060540C" w:rsidP="004C2248">
                          <w:pPr>
                            <w:pStyle w:val="Footer"/>
                            <w:spacing w:before="40"/>
                          </w:pPr>
                          <w:fldSimple w:instr=" DOCPROPERTY  Title  \* MERGEFORMAT ">
                            <w:r w:rsidR="007F6C6E">
                              <w:t>CP Consultation Questions</w:t>
                            </w:r>
                          </w:fldSimple>
                        </w:p>
                      </w:tc>
                    </w:tr>
                    <w:tr w:rsidR="00B62F07">
                      <w:trPr>
                        <w:trHeight w:val="340"/>
                      </w:trPr>
                      <w:tc>
                        <w:tcPr>
                          <w:tcW w:w="2156" w:type="dxa"/>
                          <w:vAlign w:val="center"/>
                        </w:tcPr>
                        <w:p w:rsidR="00B62F07" w:rsidRPr="006C2760" w:rsidRDefault="0060540C" w:rsidP="006C2760">
                          <w:pPr>
                            <w:pStyle w:val="Footer"/>
                          </w:pPr>
                          <w:fldSimple w:instr=" DOCPROPERTY  Date  \* MERGEFORMAT ">
                            <w:r w:rsidR="007F6C6E">
                              <w:t>5 March 2018</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7F6C6E">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7F6C6E">
                            <w:rPr>
                              <w:noProof/>
                            </w:rPr>
                            <w:t>2</w:t>
                          </w:r>
                          <w:r w:rsidRPr="006C2760">
                            <w:fldChar w:fldCharType="end"/>
                          </w:r>
                          <w:r w:rsidRPr="006C2760">
                            <w:t xml:space="preserve"> of </w:t>
                          </w:r>
                          <w:r w:rsidR="007F6C6E">
                            <w:fldChar w:fldCharType="begin"/>
                          </w:r>
                          <w:r w:rsidR="007F6C6E">
                            <w:instrText xml:space="preserve"> NUMPAGES </w:instrText>
                          </w:r>
                          <w:r w:rsidR="007F6C6E">
                            <w:fldChar w:fldCharType="separate"/>
                          </w:r>
                          <w:r w:rsidR="007F6C6E">
                            <w:rPr>
                              <w:noProof/>
                            </w:rPr>
                            <w:t>4</w:t>
                          </w:r>
                          <w:r w:rsidR="007F6C6E">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7F6C6E">
                            <w:rPr>
                              <w:noProof/>
                            </w:rPr>
                            <w:t>2018</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60540C" w:rsidP="007E327F">
                                <w:pPr>
                                  <w:pStyle w:val="Footer"/>
                                  <w:spacing w:before="40"/>
                                </w:pPr>
                                <w:fldSimple w:instr=" DOCPROPERTY  Subject  \* MERGEFORMAT ">
                                  <w:r w:rsidR="007F6C6E">
                                    <w:t>CP1504</w:t>
                                  </w:r>
                                </w:fldSimple>
                                <w:r w:rsidR="00CE1BAD">
                                  <w:t xml:space="preserve"> </w:t>
                                </w:r>
                              </w:p>
                              <w:p w:rsidR="002A0E87" w:rsidRPr="005A342F" w:rsidRDefault="0060540C" w:rsidP="007E327F">
                                <w:pPr>
                                  <w:pStyle w:val="Footer"/>
                                  <w:spacing w:before="40"/>
                                </w:pPr>
                                <w:fldSimple w:instr=" DOCPROPERTY  Title  \* MERGEFORMAT ">
                                  <w:r w:rsidR="007F6C6E">
                                    <w:t>CP Consultation Questions</w:t>
                                  </w:r>
                                </w:fldSimple>
                              </w:p>
                            </w:tc>
                          </w:tr>
                          <w:tr w:rsidR="002A0E87">
                            <w:trPr>
                              <w:trHeight w:val="340"/>
                            </w:trPr>
                            <w:tc>
                              <w:tcPr>
                                <w:tcW w:w="2156" w:type="dxa"/>
                                <w:vAlign w:val="center"/>
                              </w:tcPr>
                              <w:p w:rsidR="002A0E87" w:rsidRPr="006C2760" w:rsidRDefault="0060540C" w:rsidP="006C2760">
                                <w:pPr>
                                  <w:pStyle w:val="Footer"/>
                                </w:pPr>
                                <w:fldSimple w:instr=" DOCPROPERTY  Date  \* MERGEFORMAT ">
                                  <w:r w:rsidR="007F6C6E">
                                    <w:t>5 March 2018</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7F6C6E">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7F6C6E">
                                  <w:rPr>
                                    <w:noProof/>
                                  </w:rPr>
                                  <w:t>1</w:t>
                                </w:r>
                                <w:r w:rsidRPr="006C2760">
                                  <w:fldChar w:fldCharType="end"/>
                                </w:r>
                                <w:r w:rsidRPr="006C2760">
                                  <w:t xml:space="preserve"> of </w:t>
                                </w:r>
                                <w:r w:rsidR="007F6C6E">
                                  <w:fldChar w:fldCharType="begin"/>
                                </w:r>
                                <w:r w:rsidR="007F6C6E">
                                  <w:instrText xml:space="preserve"> NUMPAGES </w:instrText>
                                </w:r>
                                <w:r w:rsidR="007F6C6E">
                                  <w:fldChar w:fldCharType="separate"/>
                                </w:r>
                                <w:r w:rsidR="007F6C6E">
                                  <w:rPr>
                                    <w:noProof/>
                                  </w:rPr>
                                  <w:t>4</w:t>
                                </w:r>
                                <w:r w:rsidR="007F6C6E">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7F6C6E">
                                  <w:rPr>
                                    <w:noProof/>
                                  </w:rPr>
                                  <w:t>2018</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8"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60540C" w:rsidP="007E327F">
                          <w:pPr>
                            <w:pStyle w:val="Footer"/>
                            <w:spacing w:before="40"/>
                          </w:pPr>
                          <w:fldSimple w:instr=" DOCPROPERTY  Subject  \* MERGEFORMAT ">
                            <w:r w:rsidR="007F6C6E">
                              <w:t>CP1504</w:t>
                            </w:r>
                          </w:fldSimple>
                          <w:r w:rsidR="00CE1BAD">
                            <w:t xml:space="preserve"> </w:t>
                          </w:r>
                        </w:p>
                        <w:p w:rsidR="002A0E87" w:rsidRPr="005A342F" w:rsidRDefault="0060540C" w:rsidP="007E327F">
                          <w:pPr>
                            <w:pStyle w:val="Footer"/>
                            <w:spacing w:before="40"/>
                          </w:pPr>
                          <w:fldSimple w:instr=" DOCPROPERTY  Title  \* MERGEFORMAT ">
                            <w:r w:rsidR="007F6C6E">
                              <w:t>CP Consultation Questions</w:t>
                            </w:r>
                          </w:fldSimple>
                        </w:p>
                      </w:tc>
                    </w:tr>
                    <w:tr w:rsidR="002A0E87">
                      <w:trPr>
                        <w:trHeight w:val="340"/>
                      </w:trPr>
                      <w:tc>
                        <w:tcPr>
                          <w:tcW w:w="2156" w:type="dxa"/>
                          <w:vAlign w:val="center"/>
                        </w:tcPr>
                        <w:p w:rsidR="002A0E87" w:rsidRPr="006C2760" w:rsidRDefault="0060540C" w:rsidP="006C2760">
                          <w:pPr>
                            <w:pStyle w:val="Footer"/>
                          </w:pPr>
                          <w:fldSimple w:instr=" DOCPROPERTY  Date  \* MERGEFORMAT ">
                            <w:r w:rsidR="007F6C6E">
                              <w:t>5 March 2018</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7F6C6E">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7F6C6E">
                            <w:rPr>
                              <w:noProof/>
                            </w:rPr>
                            <w:t>1</w:t>
                          </w:r>
                          <w:r w:rsidRPr="006C2760">
                            <w:fldChar w:fldCharType="end"/>
                          </w:r>
                          <w:r w:rsidRPr="006C2760">
                            <w:t xml:space="preserve"> of </w:t>
                          </w:r>
                          <w:r w:rsidR="007F6C6E">
                            <w:fldChar w:fldCharType="begin"/>
                          </w:r>
                          <w:r w:rsidR="007F6C6E">
                            <w:instrText xml:space="preserve"> NUMPAGES </w:instrText>
                          </w:r>
                          <w:r w:rsidR="007F6C6E">
                            <w:fldChar w:fldCharType="separate"/>
                          </w:r>
                          <w:r w:rsidR="007F6C6E">
                            <w:rPr>
                              <w:noProof/>
                            </w:rPr>
                            <w:t>4</w:t>
                          </w:r>
                          <w:r w:rsidR="007F6C6E">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7F6C6E">
                            <w:rPr>
                              <w:noProof/>
                            </w:rPr>
                            <w:t>2018</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74FA" w:rsidRDefault="006E74FA">
      <w:r>
        <w:separator/>
      </w:r>
    </w:p>
  </w:footnote>
  <w:footnote w:type="continuationSeparator" w:id="0">
    <w:p w:rsidR="006E74FA" w:rsidRDefault="006E74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7"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4FA"/>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0540C"/>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4FA"/>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7F6C6E"/>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E7AA0"/>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095B"/>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sc.change@elexon.co.uk"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PITFS01\ChangeManagement\Public\BCs%20(BSC%20Change%20Internal)\Potential%20Change\Potential%20CPs\61-C%20-%20Update%20BSCP201&#8217;s%20references%20to%20dualsingle%20pricing%20following%20P305\2%20-%20CP%20Consultation\%5bCP04%20-%20v1.0%5d%20CPXXXX_CPC_X%20-%20CP%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[CP04 - v1.0] CPXXXX_CPC_X - CP Consultation Questions vX.X</Template>
  <TotalTime>0</TotalTime>
  <Pages>4</Pages>
  <Words>507</Words>
  <Characters>3687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CP1504 CP Consultation Questions</vt:lpstr>
    </vt:vector>
  </TitlesOfParts>
  <Company>ELEXON</Company>
  <LinksUpToDate>false</LinksUpToDate>
  <CharactersWithSpaces>4186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CP1504 CP Consultation Questions</dc:title>
  <dc:subject>CP1504 CP Consultation Questions</dc:subject>
  <dc:creator>Edwin Foden</dc:creator>
  <cp:keywords>CP1504 CP Consultation Questions</cp:keywords>
  <cp:lastModifiedBy>Edwin Foden</cp:lastModifiedBy>
  <cp:revision>2</cp:revision>
  <cp:lastPrinted>2008-12-17T17:35:00Z</cp:lastPrinted>
  <dcterms:created xsi:type="dcterms:W3CDTF">2018-03-01T16:04:00Z</dcterms:created>
  <dcterms:modified xsi:type="dcterms:W3CDTF">2018-03-01T16:04:00Z</dcterms:modified>
  <cp:category>CP504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CP1504</vt:lpwstr>
  </property>
  <property fmtid="{D5CDD505-2E9C-101B-9397-08002B2CF9AE}" pid="4" name="Date">
    <vt:lpwstr>5 March 2018</vt:lpwstr>
  </property>
  <property fmtid="{D5CDD505-2E9C-101B-9397-08002B2CF9AE}" pid="5" name="Version">
    <vt:lpwstr>1.0</vt:lpwstr>
  </property>
</Properties>
</file>